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B3973" w14:textId="62182FA2" w:rsidR="006B2F86" w:rsidRDefault="00095556" w:rsidP="00E71FC3">
      <w:pPr>
        <w:pStyle w:val="NoSpacing"/>
      </w:pPr>
      <w:r>
        <w:rPr>
          <w:u w:val="single"/>
        </w:rPr>
        <w:t>Thomas LEGEARD</w:t>
      </w:r>
      <w:r>
        <w:t xml:space="preserve">    (fl.1445)</w:t>
      </w:r>
    </w:p>
    <w:p w14:paraId="54E84FA3" w14:textId="434D0025" w:rsidR="00095556" w:rsidRDefault="00095556" w:rsidP="00E71FC3">
      <w:pPr>
        <w:pStyle w:val="NoSpacing"/>
      </w:pPr>
      <w:r>
        <w:t>of Anlaby.</w:t>
      </w:r>
    </w:p>
    <w:p w14:paraId="7C0B68F3" w14:textId="5CC6267D" w:rsidR="00095556" w:rsidRDefault="00095556" w:rsidP="00E71FC3">
      <w:pPr>
        <w:pStyle w:val="NoSpacing"/>
      </w:pPr>
    </w:p>
    <w:p w14:paraId="38BF7F20" w14:textId="257CAFD1" w:rsidR="00095556" w:rsidRDefault="00095556" w:rsidP="00E71FC3">
      <w:pPr>
        <w:pStyle w:val="NoSpacing"/>
      </w:pPr>
    </w:p>
    <w:p w14:paraId="3B719973" w14:textId="4FD8B358" w:rsidR="00095556" w:rsidRDefault="00095556" w:rsidP="00E71FC3">
      <w:pPr>
        <w:pStyle w:val="NoSpacing"/>
      </w:pPr>
      <w:r>
        <w:t xml:space="preserve">  7 Aug.1445</w:t>
      </w:r>
      <w:r>
        <w:tab/>
        <w:t>He made his Will.   (W.Y.R. p.103)</w:t>
      </w:r>
    </w:p>
    <w:p w14:paraId="47651A8C" w14:textId="0CB85610" w:rsidR="00095556" w:rsidRDefault="00095556" w:rsidP="00E71FC3">
      <w:pPr>
        <w:pStyle w:val="NoSpacing"/>
      </w:pPr>
    </w:p>
    <w:p w14:paraId="16CA5831" w14:textId="6BA60200" w:rsidR="00095556" w:rsidRDefault="00095556" w:rsidP="00E71FC3">
      <w:pPr>
        <w:pStyle w:val="NoSpacing"/>
      </w:pPr>
    </w:p>
    <w:p w14:paraId="5AA7AEA9" w14:textId="7EBC8EB1" w:rsidR="00095556" w:rsidRPr="00095556" w:rsidRDefault="00095556" w:rsidP="00E71FC3">
      <w:pPr>
        <w:pStyle w:val="NoSpacing"/>
      </w:pPr>
      <w:r>
        <w:t>21 July 2019</w:t>
      </w:r>
      <w:bookmarkStart w:id="0" w:name="_GoBack"/>
      <w:bookmarkEnd w:id="0"/>
    </w:p>
    <w:sectPr w:rsidR="00095556" w:rsidRPr="000955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5C42E" w14:textId="77777777" w:rsidR="00095556" w:rsidRDefault="00095556" w:rsidP="00E71FC3">
      <w:pPr>
        <w:spacing w:after="0" w:line="240" w:lineRule="auto"/>
      </w:pPr>
      <w:r>
        <w:separator/>
      </w:r>
    </w:p>
  </w:endnote>
  <w:endnote w:type="continuationSeparator" w:id="0">
    <w:p w14:paraId="1620A0B8" w14:textId="77777777" w:rsidR="00095556" w:rsidRDefault="000955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358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7AE12" w14:textId="77777777" w:rsidR="00095556" w:rsidRDefault="00095556" w:rsidP="00E71FC3">
      <w:pPr>
        <w:spacing w:after="0" w:line="240" w:lineRule="auto"/>
      </w:pPr>
      <w:r>
        <w:separator/>
      </w:r>
    </w:p>
  </w:footnote>
  <w:footnote w:type="continuationSeparator" w:id="0">
    <w:p w14:paraId="6D0FB095" w14:textId="77777777" w:rsidR="00095556" w:rsidRDefault="000955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56"/>
    <w:rsid w:val="0009555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CA7A"/>
  <w15:chartTrackingRefBased/>
  <w15:docId w15:val="{311533A6-F0C4-47C6-A76F-C18CCAA2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2019-07-21T21:12:00Z</dcterms:created>
  <dcterms:modified xsi:type="dcterms:W3CDTF">2019-07-21T21:15:00Z</dcterms:modified>
</cp:coreProperties>
</file>